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C0114" w14:textId="1260D303" w:rsidR="00535962" w:rsidRPr="00F7167E" w:rsidRDefault="00CB54ED" w:rsidP="00130549">
      <w:pPr>
        <w:tabs>
          <w:tab w:val="right" w:pos="9027"/>
        </w:tabs>
      </w:pPr>
      <w:r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60B1420F" wp14:editId="4FA3F6CF">
            <wp:simplePos x="0" y="0"/>
            <wp:positionH relativeFrom="margin">
              <wp:align>center</wp:align>
            </wp:positionH>
            <wp:positionV relativeFrom="margin">
              <wp:posOffset>-669815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A2CB3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0D475A8" wp14:editId="278BD3F0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00908076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986039" w14:textId="77777777" w:rsidR="0026335F" w:rsidRPr="0026335F" w:rsidRDefault="007D7B0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D475A8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" filled="f" stroked="f">
                <v:textbox>
                  <w:txbxContent>
                    <w:p w14:paraId="0C986039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A2CB3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60B8AE" wp14:editId="0C8B78CC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20350694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555D9852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19E0BEB" wp14:editId="5DA6D332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60B8A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555D9852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19E0BEB" wp14:editId="5DA6D332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A2C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B99D947" wp14:editId="6D72E9C0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1493314833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584ABB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9D947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MENfOfgAAAACwEAAA8AAAAAAAAAAAAAAAAANAQAAGRycy9kb3ducmV2LnhtbFBLBQYAAAAA&#10;BAAEAPMAAABBBQAAAAA=&#10;" filled="f" stroked="f">
                <v:textbox inset="0,0,0,0">
                  <w:txbxContent>
                    <w:p w14:paraId="35584ABB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56620AE7" w14:textId="5F413FCB" w:rsidR="00535962" w:rsidRPr="00535962" w:rsidRDefault="007843BE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831727A" wp14:editId="7DDDDEAD">
                <wp:simplePos x="0" y="0"/>
                <wp:positionH relativeFrom="margin">
                  <wp:align>center</wp:align>
                </wp:positionH>
                <wp:positionV relativeFrom="paragraph">
                  <wp:posOffset>9525</wp:posOffset>
                </wp:positionV>
                <wp:extent cx="2067339" cy="279400"/>
                <wp:effectExtent l="0" t="0" r="9525" b="6350"/>
                <wp:wrapNone/>
                <wp:docPr id="103954761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7339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B5B5BE" w14:textId="09C3197E" w:rsidR="002E1412" w:rsidRPr="002E1412" w:rsidRDefault="007D7B07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7843BE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31727A" id="Text Box 16" o:spid="_x0000_s1029" type="#_x0000_t202" style="position:absolute;margin-left:0;margin-top:.75pt;width:162.8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" stroked="f">
                <v:textbox>
                  <w:txbxContent>
                    <w:p w14:paraId="50B5B5BE" w14:textId="09C3197E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7843BE">
                            <w:rPr>
                              <w:rStyle w:val="Style6"/>
                            </w:rPr>
                            <w:t>Consejo Nacional de Discapacidad (</w:t>
                          </w:r>
                          <w:proofErr w:type="spellStart"/>
                          <w:r w:rsidR="007843BE">
                            <w:rPr>
                              <w:rStyle w:val="Style6"/>
                            </w:rPr>
                            <w:t>Conadis</w:t>
                          </w:r>
                          <w:proofErr w:type="spellEnd"/>
                          <w:r w:rsidR="007843BE">
                            <w:rPr>
                              <w:rStyle w:val="Style6"/>
                            </w:rPr>
                            <w:t>)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51B29090" wp14:editId="15BCB782">
                <wp:simplePos x="0" y="0"/>
                <wp:positionH relativeFrom="column">
                  <wp:posOffset>4562447</wp:posOffset>
                </wp:positionH>
                <wp:positionV relativeFrom="paragraph">
                  <wp:posOffset>8144</wp:posOffset>
                </wp:positionV>
                <wp:extent cx="1965325" cy="701040"/>
                <wp:effectExtent l="0" t="0" r="15875" b="22860"/>
                <wp:wrapNone/>
                <wp:docPr id="179620762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65325" cy="701040"/>
                          <a:chOff x="12866" y="523"/>
                          <a:chExt cx="2544" cy="1104"/>
                        </a:xfrm>
                      </wpg:grpSpPr>
                      <wps:wsp>
                        <wps:cNvPr id="951939439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93698137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79"/>
                            <a:chOff x="9151" y="720"/>
                            <a:chExt cx="2009" cy="817"/>
                          </a:xfrm>
                        </wpg:grpSpPr>
                        <wps:wsp>
                          <wps:cNvPr id="24812651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4"/>
                              <a:ext cx="2009" cy="35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bookmarkStart w:id="0" w:name="_Hlk203382334" w:displacedByCustomXml="next"/>
                              <w:bookmarkStart w:id="1" w:name="_Hlk203382333" w:displacedByCustomXml="next"/>
                              <w:bookmarkStart w:id="2" w:name="_Hlk203382264" w:displacedByCustomXml="next"/>
                              <w:bookmarkStart w:id="3" w:name="_Hlk203382263" w:displacedByCustomXml="next"/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EA79E8A" w14:textId="22FE9F91" w:rsidR="00130549" w:rsidRPr="00535962" w:rsidRDefault="007843BE" w:rsidP="00130549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</w:t>
                                    </w:r>
                                    <w:r w:rsidR="00C44183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C44183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C44183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-000</w:t>
                                    </w:r>
                                    <w:r w:rsidR="00C44183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  <w:bookmarkEnd w:id="0" w:displacedByCustomXml="prev"/>
                              <w:bookmarkEnd w:id="1" w:displacedByCustomXml="prev"/>
                              <w:bookmarkEnd w:id="2" w:displacedByCustomXml="prev"/>
                              <w:bookmarkEnd w:id="3" w:displacedByCustomXml="prev"/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0709429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D67434C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B29090" id="Group 20" o:spid="_x0000_s1030" style="position:absolute;margin-left:359.25pt;margin-top:.65pt;width:154.75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">
                <v:rect id="Rectangle 21" o:spid="_x0000_s1031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" filled="f"/>
                <v:group id="Group 22" o:spid="_x0000_s1032" style="position:absolute;left:12940;top:561;width:2413;height:879" coordorigin="9151,720" coordsize="2009,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33" type="#_x0000_t202" style="position:absolute;left:9151;top:1184;width:2009;height: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" fillcolor="white [3212]" strokecolor="white [3212]" strokeweight="2.25pt">
                    <v:textbox inset=",0">
                      <w:txbxContent>
                        <w:bookmarkStart w:id="4" w:name="_Hlk203382334" w:displacedByCustomXml="next"/>
                        <w:bookmarkStart w:id="5" w:name="_Hlk203382333" w:displacedByCustomXml="next"/>
                        <w:bookmarkStart w:id="6" w:name="_Hlk203382264" w:displacedByCustomXml="next"/>
                        <w:bookmarkStart w:id="7" w:name="_Hlk203382263" w:displacedByCustomXml="next"/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EA79E8A" w14:textId="22FE9F91" w:rsidR="00130549" w:rsidRPr="00535962" w:rsidRDefault="007843BE" w:rsidP="00130549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</w:t>
                              </w:r>
                              <w:r w:rsidR="00C44183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-C</w:t>
                              </w:r>
                              <w:r w:rsidR="00C44183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C44183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-000</w:t>
                              </w:r>
                              <w:r w:rsidR="00C44183">
                                <w:rPr>
                                  <w:rStyle w:val="Style2"/>
                                </w:rPr>
                                <w:t>6</w:t>
                              </w:r>
                            </w:p>
                          </w:sdtContent>
                        </w:sdt>
                        <w:bookmarkEnd w:id="4" w:displacedByCustomXml="prev"/>
                        <w:bookmarkEnd w:id="5" w:displacedByCustomXml="prev"/>
                        <w:bookmarkEnd w:id="6" w:displacedByCustomXml="prev"/>
                        <w:bookmarkEnd w:id="7" w:displacedByCustomXml="prev"/>
                      </w:txbxContent>
                    </v:textbox>
                  </v:shape>
                  <v:shape id="Text Box 24" o:spid="_x0000_s1034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" fillcolor="black [3213]" strokecolor="white [3212]" strokeweight="3pt">
                    <v:textbox>
                      <w:txbxContent>
                        <w:p w14:paraId="1D67434C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0A492809" w14:textId="18A6D921" w:rsidR="00535962" w:rsidRDefault="001A2CB3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C018B8E" wp14:editId="0C94B34D">
                <wp:simplePos x="0" y="0"/>
                <wp:positionH relativeFrom="column">
                  <wp:posOffset>953383</wp:posOffset>
                </wp:positionH>
                <wp:positionV relativeFrom="paragraph">
                  <wp:posOffset>70485</wp:posOffset>
                </wp:positionV>
                <wp:extent cx="3578087" cy="304800"/>
                <wp:effectExtent l="0" t="0" r="3810" b="0"/>
                <wp:wrapNone/>
                <wp:docPr id="200692043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8087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FAA6A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018B8E" id="Text Box 18" o:spid="_x0000_s1035" type="#_x0000_t202" style="position:absolute;margin-left:75.05pt;margin-top:5.55pt;width:281.7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" stroked="f">
                <v:textbox>
                  <w:txbxContent>
                    <w:p w14:paraId="2CBFAA6A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391907A" w14:textId="1A22712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72605C6D" w14:textId="00F720F1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75C6C611" w14:textId="04EAE8D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65A97FC5" w14:textId="38ECB26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3297A3AD" w14:textId="285822B0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7E6EE80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7FC85FF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451721B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2376056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01B9638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402B431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34F447BB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56B9095E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13A94759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6022DFE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07AEF732" w14:textId="77777777" w:rsidTr="009079FB">
        <w:trPr>
          <w:trHeight w:val="731"/>
        </w:trPr>
        <w:tc>
          <w:tcPr>
            <w:tcW w:w="3402" w:type="dxa"/>
          </w:tcPr>
          <w:p w14:paraId="1A70AE39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FD879A6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5EBFD74E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00B3AAE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4021D6FC" w14:textId="77777777" w:rsidTr="009079FB">
        <w:trPr>
          <w:trHeight w:val="731"/>
        </w:trPr>
        <w:tc>
          <w:tcPr>
            <w:tcW w:w="3402" w:type="dxa"/>
          </w:tcPr>
          <w:p w14:paraId="5E4DE5E5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D797863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680C6F97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0ADB0CA6" w14:textId="77777777" w:rsidTr="009079FB">
        <w:trPr>
          <w:trHeight w:val="731"/>
        </w:trPr>
        <w:tc>
          <w:tcPr>
            <w:tcW w:w="3402" w:type="dxa"/>
          </w:tcPr>
          <w:p w14:paraId="6D41674C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124C214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7A36294B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080F8A0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3ECECE1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1EC44801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6C188D8D" w14:textId="77777777" w:rsidTr="009079FB">
        <w:tc>
          <w:tcPr>
            <w:tcW w:w="3229" w:type="dxa"/>
            <w:vAlign w:val="center"/>
          </w:tcPr>
          <w:p w14:paraId="6B0B226E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2534CE86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75E3A831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39B864E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7202AFA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125F930B" w14:textId="77777777" w:rsidTr="009079FB">
        <w:tc>
          <w:tcPr>
            <w:tcW w:w="3229" w:type="dxa"/>
          </w:tcPr>
          <w:p w14:paraId="04FB40F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5F7855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73C2428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7E7E0CA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44B9438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2074286" w14:textId="77777777" w:rsidTr="009079FB">
        <w:tc>
          <w:tcPr>
            <w:tcW w:w="3229" w:type="dxa"/>
          </w:tcPr>
          <w:p w14:paraId="7798C50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ACC0BB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40EB3C4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1B74823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FB3DBE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1997CAB" w14:textId="77777777" w:rsidTr="009079FB">
        <w:tc>
          <w:tcPr>
            <w:tcW w:w="3229" w:type="dxa"/>
          </w:tcPr>
          <w:p w14:paraId="3B8FC4D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157FC58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61CA6A5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D5E8DA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1F6E32A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85083B6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3D9C3EC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743DF04D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0738A353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22DE699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49868A4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9744C6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0DA4714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5E75D6E5" w14:textId="77777777" w:rsidTr="009079FB">
        <w:tc>
          <w:tcPr>
            <w:tcW w:w="3261" w:type="dxa"/>
            <w:vAlign w:val="center"/>
          </w:tcPr>
          <w:p w14:paraId="789B54E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7A165D57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4707D102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11EA240E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2EDE0DA9" w14:textId="77777777" w:rsidTr="009079FB">
        <w:tc>
          <w:tcPr>
            <w:tcW w:w="3261" w:type="dxa"/>
          </w:tcPr>
          <w:p w14:paraId="69C1F6A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120D20A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7326B44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0D7F537A" w14:textId="77777777" w:rsidTr="009079FB">
        <w:tc>
          <w:tcPr>
            <w:tcW w:w="3261" w:type="dxa"/>
          </w:tcPr>
          <w:p w14:paraId="17BEE38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112BE22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5B8EB9E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8B22065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1491C1E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19545E9B" w14:textId="77777777" w:rsidTr="009079FB">
        <w:tc>
          <w:tcPr>
            <w:tcW w:w="1560" w:type="dxa"/>
            <w:vAlign w:val="center"/>
          </w:tcPr>
          <w:p w14:paraId="36C93E8C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61714318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5127DF70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1B39EDD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62E22939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52F51E99" w14:textId="77777777" w:rsidTr="009079FB">
        <w:tc>
          <w:tcPr>
            <w:tcW w:w="1560" w:type="dxa"/>
          </w:tcPr>
          <w:p w14:paraId="54BE2431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1D7F5B5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9E110B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A4C42E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AB0929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27C5AE2" w14:textId="77777777" w:rsidTr="009079FB">
        <w:tc>
          <w:tcPr>
            <w:tcW w:w="1560" w:type="dxa"/>
          </w:tcPr>
          <w:p w14:paraId="20A3A8B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418BC20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9A0639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91841F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2A657A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7A46AFE" w14:textId="77777777" w:rsidTr="009079FB">
        <w:tc>
          <w:tcPr>
            <w:tcW w:w="1560" w:type="dxa"/>
          </w:tcPr>
          <w:p w14:paraId="37B76E1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306441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26FE06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8FFCCE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1864372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F1A4570" w14:textId="77777777" w:rsidTr="009079FB">
        <w:tc>
          <w:tcPr>
            <w:tcW w:w="1560" w:type="dxa"/>
          </w:tcPr>
          <w:p w14:paraId="59A9895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80673C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A942A0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11C2F3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614D574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DE6C32F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78DAD8AF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EB7A004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582AFC3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619DC4D9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C95A014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132B2B03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7A1DBC6C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61D26D20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53D9F" w14:textId="77777777" w:rsidR="007D7B07" w:rsidRDefault="007D7B07" w:rsidP="001007E7">
      <w:pPr>
        <w:spacing w:after="0" w:line="240" w:lineRule="auto"/>
      </w:pPr>
      <w:r>
        <w:separator/>
      </w:r>
    </w:p>
  </w:endnote>
  <w:endnote w:type="continuationSeparator" w:id="0">
    <w:p w14:paraId="57E037D9" w14:textId="77777777" w:rsidR="007D7B07" w:rsidRDefault="007D7B0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5AFD0" w14:textId="1DB78A21" w:rsidR="001007E7" w:rsidRDefault="001A2CB3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B0FEB1" wp14:editId="0979B8E9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205447530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2BCCCE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B0FEB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" filled="f" stroked="f">
              <v:textbox inset="0,0,0,0">
                <w:txbxContent>
                  <w:p w14:paraId="012BCCCE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2279F05" wp14:editId="3B553303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200937592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CF113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AC96491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279F05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qZBIZuEAAAAKAQAADwAAAAAAAAAAAAAAAAA1BAAAZHJzL2Rvd25yZXYueG1sUEsFBgAA&#10;AAAEAAQA8wAAAEMFAAAAAA==&#10;" filled="f" stroked="f">
              <v:textbox inset="0,0,0,0">
                <w:txbxContent>
                  <w:p w14:paraId="684CF113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6AC96491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50C710A" wp14:editId="69594786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9F68B4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24A6FB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CACDDE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C8DA4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A6AB1F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C4000" w14:textId="77777777" w:rsidR="007D7B07" w:rsidRDefault="007D7B07" w:rsidP="001007E7">
      <w:pPr>
        <w:spacing w:after="0" w:line="240" w:lineRule="auto"/>
      </w:pPr>
      <w:r>
        <w:separator/>
      </w:r>
    </w:p>
  </w:footnote>
  <w:footnote w:type="continuationSeparator" w:id="0">
    <w:p w14:paraId="63938DE4" w14:textId="77777777" w:rsidR="007D7B07" w:rsidRDefault="007D7B07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7B633" w14:textId="45ACDBE0" w:rsidR="004D25CB" w:rsidRDefault="001A2CB3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0CCA3B4" wp14:editId="58C2D687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42830507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A057CF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CB54ED" w:rsidRPr="00CB54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CA3B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63A057CF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CB54ED" w:rsidRPr="00CB54E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3702540">
    <w:abstractNumId w:val="0"/>
  </w:num>
  <w:num w:numId="2" w16cid:durableId="648755882">
    <w:abstractNumId w:val="2"/>
  </w:num>
  <w:num w:numId="3" w16cid:durableId="129906393">
    <w:abstractNumId w:val="1"/>
  </w:num>
  <w:num w:numId="4" w16cid:durableId="1699769210">
    <w:abstractNumId w:val="3"/>
  </w:num>
  <w:num w:numId="5" w16cid:durableId="21270004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2CB3"/>
    <w:rsid w:val="001A3F92"/>
    <w:rsid w:val="001F73A7"/>
    <w:rsid w:val="002009A7"/>
    <w:rsid w:val="00223BC6"/>
    <w:rsid w:val="002330CE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4E2C18"/>
    <w:rsid w:val="00500DA4"/>
    <w:rsid w:val="005049F0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E65F4"/>
    <w:rsid w:val="006F567F"/>
    <w:rsid w:val="00725091"/>
    <w:rsid w:val="00780880"/>
    <w:rsid w:val="007843BE"/>
    <w:rsid w:val="007B0E1F"/>
    <w:rsid w:val="007B6F6F"/>
    <w:rsid w:val="007C2731"/>
    <w:rsid w:val="007D7B07"/>
    <w:rsid w:val="00820C9F"/>
    <w:rsid w:val="0082707E"/>
    <w:rsid w:val="008315B0"/>
    <w:rsid w:val="008A04C0"/>
    <w:rsid w:val="008B3AE5"/>
    <w:rsid w:val="008C388B"/>
    <w:rsid w:val="008D73DC"/>
    <w:rsid w:val="009079FB"/>
    <w:rsid w:val="009352CE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44183"/>
    <w:rsid w:val="00C5078F"/>
    <w:rsid w:val="00C579E7"/>
    <w:rsid w:val="00C66D08"/>
    <w:rsid w:val="00C7470C"/>
    <w:rsid w:val="00CA0E82"/>
    <w:rsid w:val="00CA164C"/>
    <w:rsid w:val="00CA4661"/>
    <w:rsid w:val="00CB54ED"/>
    <w:rsid w:val="00CE67A3"/>
    <w:rsid w:val="00D24FA7"/>
    <w:rsid w:val="00D41CD1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840E7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0F8E"/>
    <w:rsid w:val="00FB13A2"/>
    <w:rsid w:val="00FB49FB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;"/>
  <w14:docId w14:val="697A70C7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2</Pages>
  <Words>154</Words>
  <Characters>877</Characters>
  <Application>Microsoft Office Word</Application>
  <DocSecurity>0</DocSecurity>
  <Lines>26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Jessica M. Santos Patricio</cp:lastModifiedBy>
  <cp:revision>4</cp:revision>
  <cp:lastPrinted>2011-03-04T18:59:00Z</cp:lastPrinted>
  <dcterms:created xsi:type="dcterms:W3CDTF">2025-06-02T17:54:00Z</dcterms:created>
  <dcterms:modified xsi:type="dcterms:W3CDTF">2026-04-20T17:42:00Z</dcterms:modified>
</cp:coreProperties>
</file>